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01A48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EB32E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51305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Καλώδιο δικτύου </w:t>
            </w:r>
            <w:r w:rsidR="0051305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ethernet</w:t>
            </w:r>
            <w:r w:rsidR="00EB32EC" w:rsidRPr="00EB32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814C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="00EB32E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13058" w:rsidRPr="008D329F" w:rsidTr="000D608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3058" w:rsidRDefault="00513058" w:rsidP="00513058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>πος S/FTP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13058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3058" w:rsidRDefault="00513058" w:rsidP="00513058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Κα</w:t>
            </w:r>
            <w:proofErr w:type="spellStart"/>
            <w:r>
              <w:rPr>
                <w:color w:val="000000"/>
                <w:szCs w:val="22"/>
              </w:rPr>
              <w:t>τηγορί</w:t>
            </w:r>
            <w:proofErr w:type="spellEnd"/>
            <w:r>
              <w:rPr>
                <w:color w:val="000000"/>
                <w:szCs w:val="22"/>
              </w:rPr>
              <w:t>α Cat.6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13058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3058" w:rsidRDefault="00513058" w:rsidP="00513058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Μήκος</w:t>
            </w:r>
            <w:proofErr w:type="spellEnd"/>
            <w:r>
              <w:rPr>
                <w:color w:val="000000"/>
                <w:szCs w:val="22"/>
              </w:rPr>
              <w:t xml:space="preserve"> 5 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13058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3058" w:rsidRDefault="00513058" w:rsidP="00513058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Εξωτερικού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Χώρου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1305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3058" w:rsidRDefault="00513058" w:rsidP="00513058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>α Μα</w:t>
            </w:r>
            <w:proofErr w:type="spellStart"/>
            <w:r>
              <w:rPr>
                <w:color w:val="000000"/>
                <w:szCs w:val="22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13058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3058" w:rsidRDefault="00513058" w:rsidP="00513058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Δι</w:t>
            </w:r>
            <w:proofErr w:type="spellEnd"/>
            <w:r>
              <w:rPr>
                <w:color w:val="000000"/>
                <w:szCs w:val="22"/>
              </w:rPr>
              <w:t xml:space="preserve">αθέτει </w:t>
            </w:r>
            <w:proofErr w:type="spellStart"/>
            <w:r>
              <w:rPr>
                <w:color w:val="000000"/>
                <w:szCs w:val="22"/>
              </w:rPr>
              <w:t>Ακροδέκτες</w:t>
            </w:r>
            <w:proofErr w:type="spellEnd"/>
            <w:r>
              <w:rPr>
                <w:color w:val="000000"/>
                <w:szCs w:val="22"/>
              </w:rPr>
              <w:t xml:space="preserve"> 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13058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13058" w:rsidRDefault="00513058" w:rsidP="00513058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Flat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13058" w:rsidRPr="008D329F" w:rsidRDefault="00513058" w:rsidP="0051305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D67BA5" w:rsidRDefault="00D67BA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71AC9"/>
    <w:rsid w:val="000E333F"/>
    <w:rsid w:val="00115F5C"/>
    <w:rsid w:val="0024151E"/>
    <w:rsid w:val="002C5B52"/>
    <w:rsid w:val="00513058"/>
    <w:rsid w:val="007C3968"/>
    <w:rsid w:val="008814CA"/>
    <w:rsid w:val="008D329F"/>
    <w:rsid w:val="009A6F68"/>
    <w:rsid w:val="00B01A48"/>
    <w:rsid w:val="00D43DFD"/>
    <w:rsid w:val="00D67BA5"/>
    <w:rsid w:val="00EB32EC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FA62D781</Template>
  <TotalTime>24</TotalTime>
  <Pages>1</Pages>
  <Words>56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15</cp:revision>
  <dcterms:created xsi:type="dcterms:W3CDTF">2025-04-09T12:40:00Z</dcterms:created>
  <dcterms:modified xsi:type="dcterms:W3CDTF">2025-10-30T12:54:00Z</dcterms:modified>
</cp:coreProperties>
</file>